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4" w:rsidRDefault="00B42694" w:rsidP="00350819">
      <w:pPr>
        <w:ind w:left="708"/>
      </w:pPr>
    </w:p>
    <w:p w:rsidR="00B42694" w:rsidRDefault="00B42694" w:rsidP="00350819">
      <w:pPr>
        <w:pStyle w:val="Title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42694" w:rsidRDefault="00B42694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42694" w:rsidRDefault="00B42694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B42694" w:rsidRDefault="00B42694" w:rsidP="00350819">
      <w:pPr>
        <w:pStyle w:val="Subtitle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B42694" w:rsidRDefault="00B42694" w:rsidP="00350819">
      <w:pPr>
        <w:pStyle w:val="Subtitle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243324 с. Павловка ул. Школьная д.1 Унечского района Брянской области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admpavlovka</w:t>
      </w:r>
      <w:r>
        <w:rPr>
          <w:sz w:val="20"/>
          <w:szCs w:val="20"/>
        </w:rPr>
        <w:t>2014@</w:t>
      </w:r>
      <w:r>
        <w:rPr>
          <w:sz w:val="20"/>
          <w:szCs w:val="20"/>
          <w:lang w:val="en-US"/>
        </w:rPr>
        <w:t>yandex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4269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2694" w:rsidRDefault="00B42694" w:rsidP="00315590">
            <w:pPr>
              <w:pStyle w:val="Subtitle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B42694" w:rsidRDefault="00B42694" w:rsidP="00350819">
      <w:pPr>
        <w:pStyle w:val="Subtitle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B4269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B42694" w:rsidRPr="00396001" w:rsidRDefault="00B42694" w:rsidP="00315590">
            <w:r>
              <w:t xml:space="preserve">от   21.10.2021г.  № </w:t>
            </w:r>
          </w:p>
          <w:p w:rsidR="00B42694" w:rsidRPr="00396001" w:rsidRDefault="00B42694" w:rsidP="00315590">
            <w:pPr>
              <w:spacing w:before="120" w:line="360" w:lineRule="auto"/>
            </w:pPr>
          </w:p>
        </w:tc>
      </w:tr>
    </w:tbl>
    <w:p w:rsidR="00B42694" w:rsidRDefault="00B42694" w:rsidP="00350819">
      <w:r>
        <w:tab/>
      </w:r>
    </w:p>
    <w:p w:rsidR="00B42694" w:rsidRDefault="00B42694" w:rsidP="00350819"/>
    <w:p w:rsidR="00B42694" w:rsidRDefault="00B42694" w:rsidP="00350819"/>
    <w:p w:rsidR="00B42694" w:rsidRDefault="00B42694" w:rsidP="00350819">
      <w:pPr>
        <w:jc w:val="center"/>
      </w:pPr>
    </w:p>
    <w:p w:rsidR="00B42694" w:rsidRDefault="00B42694" w:rsidP="00350819"/>
    <w:p w:rsidR="00B42694" w:rsidRDefault="00B42694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</w:t>
      </w: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B42694" w:rsidRDefault="00B42694" w:rsidP="00350819"/>
    <w:p w:rsidR="00B42694" w:rsidRDefault="00B42694" w:rsidP="00350819">
      <w:pPr>
        <w:spacing w:line="240" w:lineRule="auto"/>
      </w:pPr>
    </w:p>
    <w:p w:rsidR="00B42694" w:rsidRDefault="00B42694"/>
    <w:sectPr w:rsidR="00B4269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C6A03"/>
    <w:rsid w:val="000E6245"/>
    <w:rsid w:val="00165F9A"/>
    <w:rsid w:val="00292196"/>
    <w:rsid w:val="002F149B"/>
    <w:rsid w:val="00315590"/>
    <w:rsid w:val="00350819"/>
    <w:rsid w:val="003709ED"/>
    <w:rsid w:val="00396001"/>
    <w:rsid w:val="00410306"/>
    <w:rsid w:val="00510FF3"/>
    <w:rsid w:val="00770926"/>
    <w:rsid w:val="007B318E"/>
    <w:rsid w:val="00A74915"/>
    <w:rsid w:val="00B42694"/>
    <w:rsid w:val="00B92B01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110</Words>
  <Characters>627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User</cp:lastModifiedBy>
  <cp:revision>9</cp:revision>
  <dcterms:created xsi:type="dcterms:W3CDTF">2020-03-03T07:39:00Z</dcterms:created>
  <dcterms:modified xsi:type="dcterms:W3CDTF">2021-10-21T13:52:00Z</dcterms:modified>
</cp:coreProperties>
</file>